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EE" w:rsidRDefault="00465EEE" w:rsidP="00465E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STONHYLL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465EEE" w:rsidRDefault="00465EEE" w:rsidP="00465E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EEE" w:rsidRDefault="00465EEE" w:rsidP="00465E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EEE" w:rsidRDefault="00465EEE" w:rsidP="00465E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Dartford, Kent,</w:t>
      </w:r>
    </w:p>
    <w:p w:rsidR="00465EEE" w:rsidRDefault="00465EEE" w:rsidP="00465E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 of the late John Mowbray, 2</w:t>
      </w:r>
      <w:r w:rsidRPr="00C67F0F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465EEE" w:rsidRDefault="00465EEE" w:rsidP="00465E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24-100)</w:t>
      </w:r>
    </w:p>
    <w:p w:rsidR="00465EEE" w:rsidRDefault="00465EEE" w:rsidP="00465E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EEE" w:rsidRDefault="00465EEE" w:rsidP="00465E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65EEE" w:rsidRDefault="00465EEE" w:rsidP="00465E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2016</w:t>
      </w:r>
      <w:bookmarkStart w:id="0" w:name="_GoBack"/>
      <w:bookmarkEnd w:id="0"/>
    </w:p>
    <w:sectPr w:rsidR="006B2F86" w:rsidRPr="00465E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EEE" w:rsidRDefault="00465EEE" w:rsidP="00E71FC3">
      <w:pPr>
        <w:spacing w:after="0" w:line="240" w:lineRule="auto"/>
      </w:pPr>
      <w:r>
        <w:separator/>
      </w:r>
    </w:p>
  </w:endnote>
  <w:endnote w:type="continuationSeparator" w:id="0">
    <w:p w:rsidR="00465EEE" w:rsidRDefault="00465E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EEE" w:rsidRDefault="00465EEE" w:rsidP="00E71FC3">
      <w:pPr>
        <w:spacing w:after="0" w:line="240" w:lineRule="auto"/>
      </w:pPr>
      <w:r>
        <w:separator/>
      </w:r>
    </w:p>
  </w:footnote>
  <w:footnote w:type="continuationSeparator" w:id="0">
    <w:p w:rsidR="00465EEE" w:rsidRDefault="00465E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EE"/>
    <w:rsid w:val="00465EE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0E1DC"/>
  <w15:chartTrackingRefBased/>
  <w15:docId w15:val="{25D458F2-26ED-444A-94DB-C5A5DCA1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2016-05-05T20:52:00Z</dcterms:created>
  <dcterms:modified xsi:type="dcterms:W3CDTF">2016-05-05T20:55:00Z</dcterms:modified>
</cp:coreProperties>
</file>